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4D1DF" w14:textId="7867EC2F" w:rsidR="0017551B" w:rsidRPr="00463B8F" w:rsidRDefault="0017551B" w:rsidP="00463B8F">
      <w:r w:rsidRPr="00265D94">
        <w:t>Številka:</w:t>
      </w:r>
      <w:r w:rsidR="003D48E6">
        <w:tab/>
      </w:r>
      <w:r w:rsidR="00B013F0" w:rsidRPr="00B013F0">
        <w:t>43000-3/2022-2552</w:t>
      </w:r>
      <w:r w:rsidR="00F21D95">
        <w:t>-3</w:t>
      </w:r>
    </w:p>
    <w:p w14:paraId="63644B66" w14:textId="4D1F43FF" w:rsidR="0017551B" w:rsidRPr="00265D94" w:rsidRDefault="0017551B" w:rsidP="00463B8F">
      <w:r w:rsidRPr="00265D94">
        <w:t>Datum:</w:t>
      </w:r>
      <w:r w:rsidR="003D48E6">
        <w:tab/>
      </w:r>
      <w:r w:rsidR="003D48E6">
        <w:tab/>
      </w:r>
      <w:r w:rsidR="00E367A5">
        <w:t>7</w:t>
      </w:r>
      <w:r w:rsidR="00487C3A">
        <w:t>. 6. 2022</w:t>
      </w:r>
    </w:p>
    <w:p w14:paraId="19AD7DC5" w14:textId="77777777" w:rsidR="00233EA2" w:rsidRPr="00265D94" w:rsidRDefault="00233EA2" w:rsidP="00463B8F"/>
    <w:p w14:paraId="2FBEAFC1" w14:textId="77777777" w:rsidR="00233EA2" w:rsidRDefault="00233EA2" w:rsidP="00463B8F"/>
    <w:p w14:paraId="41695A00" w14:textId="77777777" w:rsidR="00692109" w:rsidRDefault="00692109" w:rsidP="00463B8F"/>
    <w:p w14:paraId="01AE9882" w14:textId="77777777" w:rsidR="00692109" w:rsidRPr="00265D94" w:rsidRDefault="00692109" w:rsidP="00463B8F"/>
    <w:p w14:paraId="221D52EC" w14:textId="59DAD07E" w:rsidR="0017551B" w:rsidRPr="00265D94" w:rsidRDefault="0017551B" w:rsidP="00E367A5">
      <w:pPr>
        <w:jc w:val="both"/>
      </w:pPr>
      <w:r w:rsidRPr="00265D94">
        <w:t xml:space="preserve">Na podlagi </w:t>
      </w:r>
      <w:r w:rsidR="00E71C65" w:rsidRPr="00265D94">
        <w:t>66</w:t>
      </w:r>
      <w:r w:rsidRPr="00265D94">
        <w:t xml:space="preserve">. člena </w:t>
      </w:r>
      <w:r w:rsidR="00487C3A">
        <w:t xml:space="preserve">Zakona o javnem naročanju - </w:t>
      </w:r>
      <w:r w:rsidR="00487C3A" w:rsidRPr="00EB2D58">
        <w:t>ZJN-3 (Uradni list RS, št. 91/15, 14/18, 121/21 in 10/22) in Zakona o spremembah in dopolnitvah Zakona o javnem naročanju ZJN-3B (Uradni list RS, št. 121/21)</w:t>
      </w:r>
      <w:r w:rsidRPr="00265D94">
        <w:t xml:space="preserve"> izdaja generalni direktor Geodetske uprave Republike Slovenije naslednji </w:t>
      </w:r>
    </w:p>
    <w:p w14:paraId="5A02FB35" w14:textId="77777777" w:rsidR="0017551B" w:rsidRPr="00265D94" w:rsidRDefault="0017551B" w:rsidP="00463B8F"/>
    <w:p w14:paraId="3F6BF812" w14:textId="77777777" w:rsidR="0017551B" w:rsidRPr="00265D94" w:rsidRDefault="0017551B" w:rsidP="00463B8F"/>
    <w:p w14:paraId="2C189FE2" w14:textId="77777777" w:rsidR="0017551B" w:rsidRPr="00265D94" w:rsidRDefault="0017551B" w:rsidP="00463B8F"/>
    <w:p w14:paraId="47BA76AB" w14:textId="77777777" w:rsidR="0017551B" w:rsidRPr="00564CFE" w:rsidRDefault="0017551B" w:rsidP="006A3067">
      <w:pPr>
        <w:pStyle w:val="Naslov1sredina"/>
      </w:pPr>
      <w:r w:rsidRPr="00564CFE">
        <w:t>SKLEP</w:t>
      </w:r>
    </w:p>
    <w:p w14:paraId="57676898" w14:textId="77777777" w:rsidR="0017551B" w:rsidRPr="00564CFE" w:rsidRDefault="0017551B" w:rsidP="006A3067">
      <w:pPr>
        <w:pStyle w:val="Naslov1sredina"/>
      </w:pPr>
      <w:r w:rsidRPr="00564CFE">
        <w:t xml:space="preserve">o </w:t>
      </w:r>
      <w:r w:rsidR="006945DB">
        <w:t>imenovanju komisije za izvedbo postopka javnega naročila</w:t>
      </w:r>
    </w:p>
    <w:p w14:paraId="35246D54" w14:textId="77777777" w:rsidR="00692109" w:rsidRPr="00265D94" w:rsidRDefault="00692109" w:rsidP="00463B8F"/>
    <w:p w14:paraId="51830EC0" w14:textId="77777777" w:rsidR="0017551B" w:rsidRPr="00265D94" w:rsidRDefault="0017551B" w:rsidP="00463B8F">
      <w:pPr>
        <w:jc w:val="center"/>
      </w:pPr>
      <w:r w:rsidRPr="00265D94">
        <w:t>I.</w:t>
      </w:r>
    </w:p>
    <w:p w14:paraId="2BD9B06C" w14:textId="77777777" w:rsidR="0017551B" w:rsidRPr="00265D94" w:rsidRDefault="0017551B" w:rsidP="00463B8F"/>
    <w:p w14:paraId="5951DC73" w14:textId="76A042B3" w:rsidR="00F83368" w:rsidRPr="00265D94" w:rsidRDefault="006945DB" w:rsidP="006945DB">
      <w:r>
        <w:t xml:space="preserve">Na podlagi sklepa o začetku postopka javnega naročila številka </w:t>
      </w:r>
      <w:r w:rsidR="00F21D95">
        <w:t>43000-7/2016-2</w:t>
      </w:r>
      <w:r>
        <w:t xml:space="preserve"> z dne </w:t>
      </w:r>
      <w:r w:rsidR="00F21D95">
        <w:t>18. 10. 2016</w:t>
      </w:r>
      <w:r>
        <w:t xml:space="preserve"> za: </w:t>
      </w:r>
      <w:r w:rsidR="00F21D95" w:rsidRPr="00F21D95">
        <w:rPr>
          <w:rFonts w:cs="Arial"/>
        </w:rPr>
        <w:t>Projektno pisarno in storitve promocije</w:t>
      </w:r>
      <w:r w:rsidR="00F21D95">
        <w:rPr>
          <w:rFonts w:cs="Arial"/>
        </w:rPr>
        <w:t xml:space="preserve"> </w:t>
      </w:r>
      <w:r w:rsidR="00487C3A" w:rsidRPr="00487C3A">
        <w:rPr>
          <w:rFonts w:cs="Arial"/>
        </w:rPr>
        <w:t xml:space="preserve">za projekt Zeleni slovenski lokacijski okvir </w:t>
      </w:r>
      <w:r>
        <w:t xml:space="preserve">se imenuje komisija </w:t>
      </w:r>
      <w:r w:rsidRPr="006945DB">
        <w:t>za izvedbo postopka javnega naročila</w:t>
      </w:r>
      <w:r>
        <w:t>.</w:t>
      </w:r>
    </w:p>
    <w:p w14:paraId="348310FA" w14:textId="77777777" w:rsidR="0017551B" w:rsidRPr="00265D94" w:rsidRDefault="0017551B" w:rsidP="00463B8F"/>
    <w:p w14:paraId="232F2190" w14:textId="77777777" w:rsidR="00E37BD0" w:rsidRPr="00265D94" w:rsidRDefault="00E37BD0" w:rsidP="00E37BD0">
      <w:pPr>
        <w:jc w:val="center"/>
      </w:pPr>
      <w:r w:rsidRPr="00265D94">
        <w:t>II.</w:t>
      </w:r>
    </w:p>
    <w:p w14:paraId="62274383" w14:textId="77777777" w:rsidR="00E37BD0" w:rsidRDefault="00E37BD0" w:rsidP="00E37BD0"/>
    <w:p w14:paraId="1755ED42" w14:textId="77777777" w:rsidR="006945DB" w:rsidRDefault="006945DB" w:rsidP="00502BDA">
      <w:pPr>
        <w:jc w:val="both"/>
      </w:pPr>
      <w:r>
        <w:t>Za izvedbo javnega naročila imenujem komisijo v naslednji sestavi:</w:t>
      </w:r>
    </w:p>
    <w:p w14:paraId="567BA955" w14:textId="77777777" w:rsidR="006945DB" w:rsidRDefault="006945DB" w:rsidP="00502BDA">
      <w:pPr>
        <w:jc w:val="both"/>
      </w:pPr>
    </w:p>
    <w:p w14:paraId="611C1019" w14:textId="60FF051A" w:rsidR="006945DB" w:rsidRDefault="00487C3A" w:rsidP="00502BDA">
      <w:pPr>
        <w:jc w:val="both"/>
      </w:pPr>
      <w:r>
        <w:t>Anton Kupic</w:t>
      </w:r>
      <w:r w:rsidR="006945DB">
        <w:t xml:space="preserve">, </w:t>
      </w:r>
      <w:r w:rsidR="00BF509D">
        <w:t>predsednik</w:t>
      </w:r>
    </w:p>
    <w:p w14:paraId="0CA27058" w14:textId="47F51518" w:rsidR="00BF509D" w:rsidRDefault="00B013F0" w:rsidP="00502BDA">
      <w:pPr>
        <w:jc w:val="both"/>
      </w:pPr>
      <w:r w:rsidRPr="00B013F0">
        <w:t>Mateja Urbančič</w:t>
      </w:r>
      <w:r w:rsidR="00BF509D" w:rsidRPr="00B013F0">
        <w:t>, član</w:t>
      </w:r>
      <w:r>
        <w:t>ica</w:t>
      </w:r>
    </w:p>
    <w:p w14:paraId="4EBC8A9A" w14:textId="77777777" w:rsidR="006F3507" w:rsidRDefault="006F3507" w:rsidP="00502BDA">
      <w:pPr>
        <w:jc w:val="both"/>
      </w:pPr>
      <w:r>
        <w:t>Eva Mužar, članica</w:t>
      </w:r>
    </w:p>
    <w:p w14:paraId="321E1D59" w14:textId="77777777" w:rsidR="006945DB" w:rsidRDefault="006945DB" w:rsidP="00502BDA">
      <w:pPr>
        <w:jc w:val="both"/>
      </w:pPr>
    </w:p>
    <w:p w14:paraId="4858AC49" w14:textId="77777777" w:rsidR="006945DB" w:rsidRDefault="006945DB" w:rsidP="00502BDA">
      <w:pPr>
        <w:jc w:val="both"/>
      </w:pPr>
      <w:r>
        <w:t>Komisija je odgovorna za pravilnost in zakonitost izvedbe javnega naročila ob upoštevanju predpisov s področja javnega naročanja.</w:t>
      </w:r>
    </w:p>
    <w:p w14:paraId="0CD634E7" w14:textId="77777777" w:rsidR="006945DB" w:rsidRDefault="006945DB" w:rsidP="00502BDA">
      <w:pPr>
        <w:jc w:val="both"/>
      </w:pPr>
    </w:p>
    <w:p w14:paraId="10B8473B" w14:textId="77777777" w:rsidR="006945DB" w:rsidRDefault="006945DB" w:rsidP="00502BDA">
      <w:pPr>
        <w:jc w:val="both"/>
      </w:pPr>
      <w:r>
        <w:t>Naloge komisije so:</w:t>
      </w:r>
    </w:p>
    <w:p w14:paraId="08915696" w14:textId="77777777" w:rsidR="006945DB" w:rsidRDefault="006945DB" w:rsidP="00502BDA">
      <w:pPr>
        <w:jc w:val="both"/>
      </w:pPr>
      <w:r>
        <w:t xml:space="preserve">1. pregled razpisne dokumentacije pred objavo; </w:t>
      </w:r>
    </w:p>
    <w:p w14:paraId="4AB37C27" w14:textId="77777777" w:rsidR="006945DB" w:rsidRDefault="006945DB" w:rsidP="00502BDA">
      <w:pPr>
        <w:jc w:val="both"/>
      </w:pPr>
      <w:r>
        <w:t>2. objava obvestila o javnem naročilu;</w:t>
      </w:r>
    </w:p>
    <w:p w14:paraId="62AEBED4" w14:textId="77777777" w:rsidR="006945DB" w:rsidRDefault="006945DB" w:rsidP="00502BDA">
      <w:pPr>
        <w:jc w:val="both"/>
      </w:pPr>
      <w:r>
        <w:t>3. javno odpiranje ponudb;</w:t>
      </w:r>
    </w:p>
    <w:p w14:paraId="64DBC2F9" w14:textId="77777777" w:rsidR="006945DB" w:rsidRDefault="006945DB" w:rsidP="00502BDA">
      <w:pPr>
        <w:jc w:val="both"/>
      </w:pPr>
      <w:r>
        <w:t>4. pregled in ocenjevanje ponudb in priprava ocenjevalnega poročila;</w:t>
      </w:r>
    </w:p>
    <w:p w14:paraId="5DD3C33D" w14:textId="77777777" w:rsidR="006945DB" w:rsidRDefault="00273F7B" w:rsidP="00502BDA">
      <w:pPr>
        <w:jc w:val="both"/>
      </w:pPr>
      <w:r>
        <w:t>5. priprava odločitve o oddaji.</w:t>
      </w:r>
    </w:p>
    <w:p w14:paraId="1FF5F3DF" w14:textId="77777777" w:rsidR="00273F7B" w:rsidRDefault="00273F7B" w:rsidP="00463B8F"/>
    <w:p w14:paraId="39997D64" w14:textId="77777777" w:rsidR="00273F7B" w:rsidRDefault="00273F7B" w:rsidP="00463B8F"/>
    <w:p w14:paraId="3B205DD8" w14:textId="77777777" w:rsidR="005B409A" w:rsidRDefault="005B409A" w:rsidP="005B409A">
      <w:pPr>
        <w:ind w:left="5760"/>
        <w:jc w:val="center"/>
      </w:pPr>
      <w:r>
        <w:t>Tomaž PETEK</w:t>
      </w:r>
    </w:p>
    <w:p w14:paraId="62337823" w14:textId="30959EEA" w:rsidR="00CD6BB1" w:rsidRPr="00265D94" w:rsidRDefault="00E367A5" w:rsidP="005B409A">
      <w:pPr>
        <w:ind w:left="5760"/>
        <w:jc w:val="center"/>
      </w:pPr>
      <w:r>
        <w:t>GENERALNI DIREKTOR</w:t>
      </w:r>
    </w:p>
    <w:sectPr w:rsidR="00CD6BB1" w:rsidRPr="00265D94" w:rsidSect="002E6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188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E1705" w14:textId="77777777" w:rsidR="001D3A92" w:rsidRDefault="001D3A92" w:rsidP="00463B8F">
      <w:r>
        <w:separator/>
      </w:r>
    </w:p>
  </w:endnote>
  <w:endnote w:type="continuationSeparator" w:id="0">
    <w:p w14:paraId="691DAD3C" w14:textId="77777777" w:rsidR="001D3A92" w:rsidRDefault="001D3A92" w:rsidP="004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C10D8" w14:textId="77777777" w:rsidR="00487C3A" w:rsidRDefault="00487C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AB70" w14:textId="77777777" w:rsidR="00487C3A" w:rsidRDefault="00487C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195E" w14:textId="05C6E9FC" w:rsidR="00487C3A" w:rsidRDefault="00487C3A">
    <w:pPr>
      <w:pStyle w:val="Noga"/>
    </w:pPr>
    <w:r>
      <w:rPr>
        <w:rFonts w:cs="Arial"/>
      </w:rPr>
      <w:t>“</w:t>
    </w:r>
    <w:r w:rsidRPr="00C40429">
      <w:rPr>
        <w:rFonts w:cs="Arial"/>
      </w:rPr>
      <w:t xml:space="preserve">Financira Evropska unija – </w:t>
    </w:r>
    <w:proofErr w:type="spellStart"/>
    <w:r w:rsidRPr="00C40429">
      <w:rPr>
        <w:rFonts w:cs="Arial"/>
      </w:rPr>
      <w:t>NextGenerationEU</w:t>
    </w:r>
    <w:proofErr w:type="spellEnd"/>
    <w:r>
      <w:rPr>
        <w:rFonts w:cs="Aria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31DB8" w14:textId="77777777" w:rsidR="001D3A92" w:rsidRDefault="001D3A92" w:rsidP="00463B8F">
      <w:r>
        <w:separator/>
      </w:r>
    </w:p>
  </w:footnote>
  <w:footnote w:type="continuationSeparator" w:id="0">
    <w:p w14:paraId="0433D34A" w14:textId="77777777" w:rsidR="001D3A92" w:rsidRDefault="001D3A92" w:rsidP="0046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0A312" w14:textId="77777777" w:rsidR="00487C3A" w:rsidRDefault="00487C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2DFA" w14:textId="77777777" w:rsidR="00487C3A" w:rsidRDefault="00487C3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6945DB" w:rsidRPr="008F3500" w14:paraId="7878395E" w14:textId="77777777">
      <w:trPr>
        <w:cantSplit/>
        <w:trHeight w:hRule="exact" w:val="847"/>
      </w:trPr>
      <w:tc>
        <w:tcPr>
          <w:tcW w:w="567" w:type="dxa"/>
        </w:tcPr>
        <w:p w14:paraId="2C028A16" w14:textId="77777777" w:rsidR="006945DB" w:rsidRPr="008F3500" w:rsidRDefault="006945DB" w:rsidP="00463B8F">
          <w:pPr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0F642A8F" wp14:editId="10C164DA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419E49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373DC103" w14:textId="0582BAB2" w:rsidR="006945DB" w:rsidRPr="008F3500" w:rsidRDefault="00487C3A" w:rsidP="000438A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eastAsia="sl-SI"/>
      </w:rPr>
      <w:drawing>
        <wp:anchor distT="0" distB="0" distL="114300" distR="114300" simplePos="0" relativeHeight="251661824" behindDoc="0" locked="0" layoutInCell="1" allowOverlap="1" wp14:anchorId="0340F3A4" wp14:editId="240EFCCE">
          <wp:simplePos x="0" y="0"/>
          <wp:positionH relativeFrom="column">
            <wp:posOffset>3168015</wp:posOffset>
          </wp:positionH>
          <wp:positionV relativeFrom="paragraph">
            <wp:posOffset>-508000</wp:posOffset>
          </wp:positionV>
          <wp:extent cx="1895475" cy="567703"/>
          <wp:effectExtent l="0" t="0" r="0" b="3810"/>
          <wp:wrapNone/>
          <wp:docPr id="3" name="Slika 3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45DB"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0D224896" wp14:editId="2BA8CB0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2" name="Slika 2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45DB">
      <w:rPr>
        <w:rFonts w:cs="Arial"/>
        <w:sz w:val="16"/>
        <w:lang w:val="sl-SI"/>
      </w:rPr>
      <w:t>Zemljemerska ulica 12</w:t>
    </w:r>
    <w:r w:rsidR="006945DB" w:rsidRPr="008F3500">
      <w:rPr>
        <w:rFonts w:cs="Arial"/>
        <w:sz w:val="16"/>
        <w:lang w:val="sl-SI"/>
      </w:rPr>
      <w:t xml:space="preserve">, </w:t>
    </w:r>
    <w:r w:rsidR="006945DB">
      <w:rPr>
        <w:rFonts w:cs="Arial"/>
        <w:sz w:val="16"/>
        <w:lang w:val="sl-SI"/>
      </w:rPr>
      <w:t>1000 Ljubljana</w:t>
    </w:r>
    <w:r w:rsidR="006945DB" w:rsidRPr="008F3500">
      <w:rPr>
        <w:rFonts w:cs="Arial"/>
        <w:sz w:val="16"/>
        <w:lang w:val="sl-SI"/>
      </w:rPr>
      <w:tab/>
      <w:t xml:space="preserve">T: </w:t>
    </w:r>
    <w:r w:rsidR="006945DB">
      <w:rPr>
        <w:rFonts w:cs="Arial"/>
        <w:sz w:val="16"/>
        <w:lang w:val="sl-SI"/>
      </w:rPr>
      <w:t>01 478 48 00</w:t>
    </w:r>
  </w:p>
  <w:p w14:paraId="57225F4A" w14:textId="77777777" w:rsidR="006945DB" w:rsidRPr="008F3500" w:rsidRDefault="006945D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01 478 48 34</w:t>
    </w:r>
    <w:r w:rsidRPr="008F3500">
      <w:rPr>
        <w:rFonts w:cs="Arial"/>
        <w:sz w:val="16"/>
        <w:lang w:val="sl-SI"/>
      </w:rPr>
      <w:t xml:space="preserve"> </w:t>
    </w:r>
  </w:p>
  <w:p w14:paraId="5CAE737F" w14:textId="77777777" w:rsidR="006945DB" w:rsidRPr="008F3500" w:rsidRDefault="006945D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pisarna.gu@gov.si</w:t>
    </w:r>
  </w:p>
  <w:p w14:paraId="2B91B245" w14:textId="77777777" w:rsidR="006945DB" w:rsidRPr="008F3500" w:rsidRDefault="006945D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www.gu.gov.si</w:t>
    </w:r>
  </w:p>
  <w:p w14:paraId="0F70C076" w14:textId="77777777" w:rsidR="006945DB" w:rsidRPr="008F3500" w:rsidRDefault="006945DB" w:rsidP="00463B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AF018D"/>
    <w:multiLevelType w:val="hybridMultilevel"/>
    <w:tmpl w:val="DEBC75F8"/>
    <w:lvl w:ilvl="0" w:tplc="DA848E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630"/>
    <w:rsid w:val="00001167"/>
    <w:rsid w:val="00023A88"/>
    <w:rsid w:val="00030FE7"/>
    <w:rsid w:val="000369C9"/>
    <w:rsid w:val="000438AB"/>
    <w:rsid w:val="0006543E"/>
    <w:rsid w:val="000A7238"/>
    <w:rsid w:val="000B76E1"/>
    <w:rsid w:val="000C070C"/>
    <w:rsid w:val="0010757F"/>
    <w:rsid w:val="0013380C"/>
    <w:rsid w:val="001357B2"/>
    <w:rsid w:val="0017478F"/>
    <w:rsid w:val="0017551B"/>
    <w:rsid w:val="001A105A"/>
    <w:rsid w:val="001B2574"/>
    <w:rsid w:val="001C0676"/>
    <w:rsid w:val="001C526B"/>
    <w:rsid w:val="001D3A92"/>
    <w:rsid w:val="00202A77"/>
    <w:rsid w:val="00233EA2"/>
    <w:rsid w:val="00265D94"/>
    <w:rsid w:val="00271CE5"/>
    <w:rsid w:val="00273F7B"/>
    <w:rsid w:val="00282020"/>
    <w:rsid w:val="002A2B69"/>
    <w:rsid w:val="002B132B"/>
    <w:rsid w:val="002B75D6"/>
    <w:rsid w:val="002C42D3"/>
    <w:rsid w:val="002E3AFC"/>
    <w:rsid w:val="002E45BA"/>
    <w:rsid w:val="002E6EA9"/>
    <w:rsid w:val="00310A1A"/>
    <w:rsid w:val="003636BF"/>
    <w:rsid w:val="00371442"/>
    <w:rsid w:val="003845B4"/>
    <w:rsid w:val="00387B1A"/>
    <w:rsid w:val="003C5EE5"/>
    <w:rsid w:val="003D48E6"/>
    <w:rsid w:val="003E1C74"/>
    <w:rsid w:val="00463B8F"/>
    <w:rsid w:val="004657EE"/>
    <w:rsid w:val="00470A02"/>
    <w:rsid w:val="00471F4F"/>
    <w:rsid w:val="00482695"/>
    <w:rsid w:val="00485B13"/>
    <w:rsid w:val="00487C3A"/>
    <w:rsid w:val="004B7AC1"/>
    <w:rsid w:val="004C29A0"/>
    <w:rsid w:val="004E3630"/>
    <w:rsid w:val="004F7767"/>
    <w:rsid w:val="00502BDA"/>
    <w:rsid w:val="00526246"/>
    <w:rsid w:val="00550B1F"/>
    <w:rsid w:val="005624B9"/>
    <w:rsid w:val="00564CFE"/>
    <w:rsid w:val="00567106"/>
    <w:rsid w:val="00570774"/>
    <w:rsid w:val="0058404A"/>
    <w:rsid w:val="005B409A"/>
    <w:rsid w:val="005E1D3C"/>
    <w:rsid w:val="005E7A65"/>
    <w:rsid w:val="005F5BA2"/>
    <w:rsid w:val="00625AE6"/>
    <w:rsid w:val="00632253"/>
    <w:rsid w:val="00642714"/>
    <w:rsid w:val="006455CE"/>
    <w:rsid w:val="00655841"/>
    <w:rsid w:val="00692109"/>
    <w:rsid w:val="006945DB"/>
    <w:rsid w:val="006A3067"/>
    <w:rsid w:val="006A7424"/>
    <w:rsid w:val="006F3507"/>
    <w:rsid w:val="0070406C"/>
    <w:rsid w:val="0070499B"/>
    <w:rsid w:val="007230D6"/>
    <w:rsid w:val="00733017"/>
    <w:rsid w:val="00736D48"/>
    <w:rsid w:val="00783310"/>
    <w:rsid w:val="00791018"/>
    <w:rsid w:val="007A4A6D"/>
    <w:rsid w:val="007D1BCF"/>
    <w:rsid w:val="007D75CF"/>
    <w:rsid w:val="007E0440"/>
    <w:rsid w:val="007E6DC5"/>
    <w:rsid w:val="007F676E"/>
    <w:rsid w:val="0085361A"/>
    <w:rsid w:val="00876737"/>
    <w:rsid w:val="0088043C"/>
    <w:rsid w:val="00884889"/>
    <w:rsid w:val="008906C9"/>
    <w:rsid w:val="008C5738"/>
    <w:rsid w:val="008D04F0"/>
    <w:rsid w:val="008F3500"/>
    <w:rsid w:val="00924E3C"/>
    <w:rsid w:val="00932628"/>
    <w:rsid w:val="00943A18"/>
    <w:rsid w:val="009612BB"/>
    <w:rsid w:val="00963E0C"/>
    <w:rsid w:val="009764D8"/>
    <w:rsid w:val="00997BC5"/>
    <w:rsid w:val="009A1C53"/>
    <w:rsid w:val="009A680E"/>
    <w:rsid w:val="009C3C72"/>
    <w:rsid w:val="009C740A"/>
    <w:rsid w:val="00A079B3"/>
    <w:rsid w:val="00A125C5"/>
    <w:rsid w:val="00A2451C"/>
    <w:rsid w:val="00A24A19"/>
    <w:rsid w:val="00A31731"/>
    <w:rsid w:val="00A31D1A"/>
    <w:rsid w:val="00A65EE7"/>
    <w:rsid w:val="00A70133"/>
    <w:rsid w:val="00A770A6"/>
    <w:rsid w:val="00A813B1"/>
    <w:rsid w:val="00AA06F7"/>
    <w:rsid w:val="00AA4FC7"/>
    <w:rsid w:val="00AB36C4"/>
    <w:rsid w:val="00AC0A77"/>
    <w:rsid w:val="00AC32B2"/>
    <w:rsid w:val="00B013F0"/>
    <w:rsid w:val="00B17141"/>
    <w:rsid w:val="00B31575"/>
    <w:rsid w:val="00B31D77"/>
    <w:rsid w:val="00B42470"/>
    <w:rsid w:val="00B76608"/>
    <w:rsid w:val="00B8547D"/>
    <w:rsid w:val="00B865C5"/>
    <w:rsid w:val="00BC07E8"/>
    <w:rsid w:val="00BD159B"/>
    <w:rsid w:val="00BF509D"/>
    <w:rsid w:val="00C05ABB"/>
    <w:rsid w:val="00C22312"/>
    <w:rsid w:val="00C250D5"/>
    <w:rsid w:val="00C35666"/>
    <w:rsid w:val="00C46AB2"/>
    <w:rsid w:val="00C73E53"/>
    <w:rsid w:val="00C92898"/>
    <w:rsid w:val="00CA4340"/>
    <w:rsid w:val="00CA6670"/>
    <w:rsid w:val="00CC3E6B"/>
    <w:rsid w:val="00CD09C5"/>
    <w:rsid w:val="00CD6BB1"/>
    <w:rsid w:val="00CE5238"/>
    <w:rsid w:val="00CE7514"/>
    <w:rsid w:val="00D248DE"/>
    <w:rsid w:val="00D459CF"/>
    <w:rsid w:val="00D8542D"/>
    <w:rsid w:val="00DA3B9C"/>
    <w:rsid w:val="00DA7DDE"/>
    <w:rsid w:val="00DC6A71"/>
    <w:rsid w:val="00E0357D"/>
    <w:rsid w:val="00E06C4A"/>
    <w:rsid w:val="00E20F01"/>
    <w:rsid w:val="00E367A5"/>
    <w:rsid w:val="00E37BD0"/>
    <w:rsid w:val="00E63557"/>
    <w:rsid w:val="00E71C65"/>
    <w:rsid w:val="00E87FBF"/>
    <w:rsid w:val="00ED1C3E"/>
    <w:rsid w:val="00EF238C"/>
    <w:rsid w:val="00EF7C1E"/>
    <w:rsid w:val="00F21D95"/>
    <w:rsid w:val="00F240BB"/>
    <w:rsid w:val="00F57FED"/>
    <w:rsid w:val="00F83368"/>
    <w:rsid w:val="00FA43F6"/>
    <w:rsid w:val="00FC61D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15A990E7"/>
  <w15:docId w15:val="{A23B5E19-A833-44F7-B6C0-53796FEC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63B8F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564CFE"/>
    <w:pPr>
      <w:keepNext/>
      <w:spacing w:before="120" w:after="60"/>
      <w:outlineLvl w:val="0"/>
    </w:pPr>
    <w:rPr>
      <w:b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17551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438AB"/>
    <w:pPr>
      <w:tabs>
        <w:tab w:val="center" w:pos="4320"/>
        <w:tab w:val="right" w:pos="8640"/>
      </w:tabs>
    </w:pPr>
    <w:rPr>
      <w:lang w:val="en-US"/>
    </w:rPr>
  </w:style>
  <w:style w:type="character" w:customStyle="1" w:styleId="GlavaZnak">
    <w:name w:val="Glava Znak"/>
    <w:basedOn w:val="Privzetapisavaodstavka"/>
    <w:link w:val="Glava"/>
    <w:rsid w:val="000438AB"/>
    <w:rPr>
      <w:rFonts w:ascii="Arial" w:hAnsi="Arial"/>
      <w:szCs w:val="24"/>
      <w:lang w:val="en-US" w:eastAsia="en-US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Naslov1sredina">
    <w:name w:val="Naslov 1_sredina"/>
    <w:basedOn w:val="Naslov1"/>
    <w:qFormat/>
    <w:rsid w:val="006A3067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~1\emikulet\LOCALS~1\Temp\GEOD_UPRA_R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GEOD_UPRA_RS.DOT</Template>
  <TotalTime>8</TotalTime>
  <Pages>1</Pages>
  <Words>178</Words>
  <Characters>1015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2010-07-16T07:41:00Z</cp:lastPrinted>
  <dcterms:created xsi:type="dcterms:W3CDTF">2016-09-22T12:31:00Z</dcterms:created>
  <dcterms:modified xsi:type="dcterms:W3CDTF">2022-06-07T06:35:00Z</dcterms:modified>
</cp:coreProperties>
</file>